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9F" w:rsidRDefault="00F2159F" w:rsidP="0021713A">
      <w:pPr>
        <w:pStyle w:val="BodyText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F5661F">
        <w:rPr>
          <w:rFonts w:ascii="Times New Roman" w:hAnsi="Times New Roman" w:cs="Times New Roman"/>
          <w:sz w:val="24"/>
          <w:szCs w:val="24"/>
        </w:rPr>
        <w:t xml:space="preserve"> </w:t>
      </w:r>
      <w:r w:rsidRPr="00C819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F2159F" w:rsidRDefault="00F2159F" w:rsidP="0021713A">
      <w:pPr>
        <w:pStyle w:val="BodyText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F2159F" w:rsidRPr="000116A4" w:rsidRDefault="00F2159F" w:rsidP="0021713A">
      <w:pPr>
        <w:pStyle w:val="BodyText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5B43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272-рр</w:t>
      </w:r>
    </w:p>
    <w:p w:rsidR="00F2159F" w:rsidRPr="00A7127D" w:rsidRDefault="00F2159F" w:rsidP="0021713A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26</w:t>
      </w:r>
      <w:r w:rsidRPr="005B43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  2017 года</w:t>
      </w:r>
    </w:p>
    <w:tbl>
      <w:tblPr>
        <w:tblW w:w="10846" w:type="dxa"/>
        <w:tblInd w:w="-106" w:type="dxa"/>
        <w:tblLayout w:type="fixed"/>
        <w:tblLook w:val="00A0"/>
      </w:tblPr>
      <w:tblGrid>
        <w:gridCol w:w="10846"/>
      </w:tblGrid>
      <w:tr w:rsidR="00F2159F" w:rsidRPr="007C5ABA">
        <w:trPr>
          <w:trHeight w:val="1172"/>
        </w:trPr>
        <w:tc>
          <w:tcPr>
            <w:tcW w:w="10846" w:type="dxa"/>
            <w:tcBorders>
              <w:top w:val="nil"/>
              <w:left w:val="nil"/>
              <w:bottom w:val="nil"/>
              <w:right w:val="nil"/>
            </w:tcBorders>
          </w:tcPr>
          <w:p w:rsidR="00F2159F" w:rsidRPr="005139CF" w:rsidRDefault="00F2159F" w:rsidP="0021713A">
            <w:pPr>
              <w:pStyle w:val="BodyTex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F2159F" w:rsidRPr="005139CF" w:rsidRDefault="00F2159F" w:rsidP="0021713A">
            <w:pPr>
              <w:pStyle w:val="BodyTex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F2159F" w:rsidRPr="005139CF" w:rsidRDefault="00F2159F" w:rsidP="0021713A">
            <w:pPr>
              <w:pStyle w:val="BodyTex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F2159F" w:rsidRPr="005139CF" w:rsidRDefault="00F2159F" w:rsidP="0021713A">
            <w:pPr>
              <w:pStyle w:val="BodyText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4E19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217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F2159F" w:rsidRPr="007C5ABA" w:rsidRDefault="00F2159F" w:rsidP="0045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2159F" w:rsidRPr="00D37703" w:rsidRDefault="00F2159F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F2159F" w:rsidRDefault="00F2159F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 w:rsidRPr="001241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</w:t>
      </w:r>
    </w:p>
    <w:p w:rsidR="00F2159F" w:rsidRDefault="00F2159F" w:rsidP="002171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плановый период 2018 и 2019 годы</w:t>
      </w:r>
    </w:p>
    <w:tbl>
      <w:tblPr>
        <w:tblW w:w="13168" w:type="dxa"/>
        <w:tblInd w:w="2" w:type="dxa"/>
        <w:tblLayout w:type="fixed"/>
        <w:tblLook w:val="00A0"/>
      </w:tblPr>
      <w:tblGrid>
        <w:gridCol w:w="13168"/>
      </w:tblGrid>
      <w:tr w:rsidR="00F2159F" w:rsidRPr="005B43B8">
        <w:trPr>
          <w:trHeight w:val="225"/>
        </w:trPr>
        <w:tc>
          <w:tcPr>
            <w:tcW w:w="1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159F" w:rsidRPr="005B43B8" w:rsidRDefault="00F2159F" w:rsidP="002171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tbl>
            <w:tblPr>
              <w:tblW w:w="10361" w:type="dxa"/>
              <w:tblLayout w:type="fixed"/>
              <w:tblLook w:val="0000"/>
            </w:tblPr>
            <w:tblGrid>
              <w:gridCol w:w="5"/>
              <w:gridCol w:w="3518"/>
              <w:gridCol w:w="399"/>
              <w:gridCol w:w="507"/>
              <w:gridCol w:w="900"/>
              <w:gridCol w:w="579"/>
              <w:gridCol w:w="1580"/>
              <w:gridCol w:w="1439"/>
              <w:gridCol w:w="1439"/>
            </w:tblGrid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385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Коды классификации</w:t>
                  </w:r>
                </w:p>
              </w:tc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Очередной финансовый год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Первый год планового периода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Второй год планового периода 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Гр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Пгр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</w:p>
              </w:tc>
              <w:tc>
                <w:tcPr>
                  <w:tcW w:w="579" w:type="dxa"/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АГ</w:t>
                  </w:r>
                </w:p>
              </w:tc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9" w:type="dxa"/>
                  <w:tcBorders>
                    <w:left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2 338 130,9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1 827 713,2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1 542 916,4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242 509,0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231 901,0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239 847,0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132 937,0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137 606,0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143 863,0</w:t>
                  </w:r>
                </w:p>
              </w:tc>
            </w:tr>
            <w:tr w:rsidR="00F2159F" w:rsidRPr="00C819F7">
              <w:trPr>
                <w:gridBefore w:val="1"/>
                <w:trHeight w:val="2386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131 807,0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136 732,0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142 965,0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131 807,0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136 732,0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142 965,0</w:t>
                  </w:r>
                </w:p>
              </w:tc>
            </w:tr>
            <w:tr w:rsidR="00F2159F" w:rsidRPr="00C819F7">
              <w:trPr>
                <w:gridBefore w:val="1"/>
                <w:trHeight w:val="3584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260,0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260,0</w:t>
                  </w:r>
                </w:p>
              </w:tc>
            </w:tr>
            <w:tr w:rsidR="00F2159F" w:rsidRPr="00C819F7">
              <w:trPr>
                <w:gridBefore w:val="1"/>
                <w:trHeight w:val="1607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 полученных физическими лицами,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510,0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510,0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</w:tr>
            <w:tr w:rsidR="00F2159F" w:rsidRPr="00C819F7">
              <w:trPr>
                <w:gridBefore w:val="1"/>
                <w:trHeight w:val="3394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деятельность по найму у физических лиц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02040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334,0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338,0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02040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334,0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338,0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32 654,0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32 832,0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33 008,0</w:t>
                  </w:r>
                </w:p>
              </w:tc>
            </w:tr>
            <w:tr w:rsidR="00F2159F" w:rsidRPr="00C819F7">
              <w:trPr>
                <w:gridBefore w:val="1"/>
                <w:trHeight w:val="94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32 340,0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32 523,0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32 684,0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32 340,0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32 523,0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32 684,0</w:t>
                  </w:r>
                </w:p>
              </w:tc>
            </w:tr>
            <w:tr w:rsidR="00F2159F" w:rsidRPr="00C819F7">
              <w:trPr>
                <w:gridBefore w:val="1"/>
                <w:trHeight w:val="429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807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309,0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324,0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309,0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324,0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1 363,0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1 377,0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1 392,0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570,0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580,0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570,0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580,0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812,0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04012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812,0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10 261,0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10 571,0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10 886,0</w:t>
                  </w:r>
                </w:p>
              </w:tc>
            </w:tr>
            <w:tr w:rsidR="00F2159F" w:rsidRPr="00C819F7">
              <w:trPr>
                <w:gridBefore w:val="1"/>
                <w:trHeight w:val="1427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6 146,0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6 351,0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6 541,0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6 146,0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6 351,0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6 541,0</w:t>
                  </w:r>
                </w:p>
              </w:tc>
            </w:tr>
            <w:tr w:rsidR="00F2159F" w:rsidRPr="00C819F7">
              <w:trPr>
                <w:gridBefore w:val="1"/>
                <w:trHeight w:val="1597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прав, ограничений (обременений) прав на недвижимое имущество и сделок с ним ( при обращении через многофункциональные центры)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4 032,0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4 158,0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4 283,0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4 032,0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4 158,0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4 283,0</w:t>
                  </w:r>
                </w:p>
              </w:tc>
            </w:tr>
            <w:tr w:rsidR="00F2159F" w:rsidRPr="00C819F7">
              <w:trPr>
                <w:gridBefore w:val="1"/>
                <w:trHeight w:val="1929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и обмен паспорта гражданина Российской Федерации ( государственная пошлина за выдачу и обмен паспорта гражданина Российской Федерации ( при обращении через многофункциональные центры)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62,0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62,0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62,0</w:t>
                  </w:r>
                </w:p>
              </w:tc>
            </w:tr>
            <w:tr w:rsidR="00F2159F" w:rsidRPr="00C819F7">
              <w:trPr>
                <w:gridBefore w:val="1"/>
                <w:trHeight w:val="2354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07141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Налоговые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07141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1408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35 938,4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26 224,0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26 998,0</w:t>
                  </w:r>
                </w:p>
              </w:tc>
            </w:tr>
            <w:tr w:rsidR="00F2159F" w:rsidRPr="00C819F7">
              <w:trPr>
                <w:gridBefore w:val="1"/>
                <w:trHeight w:val="169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05013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16 108,0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20 114,0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20 888,0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05013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16 108,0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20 114,0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20 888,0</w:t>
                  </w:r>
                </w:p>
              </w:tc>
            </w:tr>
            <w:tr w:rsidR="00F2159F" w:rsidRPr="00C819F7">
              <w:trPr>
                <w:gridBefore w:val="1"/>
                <w:trHeight w:val="2063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05025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12 200,0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05025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12 200,0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1669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7 600,0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6 100,0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6 100,0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7 600,0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6 100,0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6 100,0</w:t>
                  </w:r>
                </w:p>
              </w:tc>
            </w:tr>
            <w:tr w:rsidR="00F2159F" w:rsidRPr="00C819F7">
              <w:trPr>
                <w:gridBefore w:val="1"/>
                <w:trHeight w:val="643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07015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30,4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07015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30,4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</w:tr>
            <w:tr w:rsidR="00F2159F" w:rsidRPr="00C819F7">
              <w:trPr>
                <w:gridBefore w:val="1"/>
                <w:trHeight w:val="94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2 814,6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3 730,0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3 768,0</w:t>
                  </w:r>
                </w:p>
              </w:tc>
            </w:tr>
            <w:tr w:rsidR="00F2159F" w:rsidRPr="00C819F7">
              <w:trPr>
                <w:gridBefore w:val="1"/>
                <w:trHeight w:val="829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226,0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540,0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553,0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226,0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540,0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553,0</w:t>
                  </w:r>
                </w:p>
              </w:tc>
            </w:tr>
            <w:tr w:rsidR="00F2159F" w:rsidRPr="00C819F7">
              <w:trPr>
                <w:gridBefore w:val="1"/>
                <w:trHeight w:val="126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передвижными объектами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685,0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705,0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685,0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705,0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01040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1 888,6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2 475,0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2 495,0</w:t>
                  </w:r>
                </w:p>
              </w:tc>
            </w:tr>
            <w:tr w:rsidR="00F2159F" w:rsidRPr="00C819F7">
              <w:trPr>
                <w:gridBefore w:val="1"/>
                <w:trHeight w:val="31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01040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1 888,6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2 475,0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2 495,0</w:t>
                  </w:r>
                </w:p>
              </w:tc>
            </w:tr>
            <w:tr w:rsidR="00F2159F" w:rsidRPr="00C819F7">
              <w:trPr>
                <w:gridBefore w:val="1"/>
                <w:trHeight w:val="821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13 093,0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11 601,0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11 833,0</w:t>
                  </w:r>
                </w:p>
              </w:tc>
            </w:tr>
            <w:tr w:rsidR="00F2159F" w:rsidRPr="00C819F7">
              <w:trPr>
                <w:gridBefore w:val="1"/>
                <w:trHeight w:val="157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01995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4 377,0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3 496,0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3 566,0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01995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4 377,0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3 496,0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3 566,0</w:t>
                  </w:r>
                </w:p>
              </w:tc>
            </w:tr>
            <w:tr w:rsidR="00F2159F" w:rsidRPr="00C819F7">
              <w:trPr>
                <w:gridBefore w:val="1"/>
                <w:trHeight w:val="94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02995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8 716,0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8 105,0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8 267,0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02995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8 716,0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8 105,0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8 267,0</w:t>
                  </w:r>
                </w:p>
              </w:tc>
            </w:tr>
            <w:tr w:rsidR="00F2159F" w:rsidRPr="00C819F7">
              <w:trPr>
                <w:gridBefore w:val="1"/>
                <w:trHeight w:val="405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6 630,4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1 000,0</w:t>
                  </w:r>
                </w:p>
              </w:tc>
            </w:tr>
            <w:tr w:rsidR="00F2159F" w:rsidRPr="00C819F7">
              <w:trPr>
                <w:gridBefore w:val="1"/>
                <w:trHeight w:val="378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02052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26,1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стоимости основных средств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02052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26,1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gridBefore w:val="1"/>
                <w:trHeight w:val="378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02053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3 205,0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F2159F" w:rsidRPr="00C819F7">
              <w:trPr>
                <w:gridBefore w:val="1"/>
                <w:trHeight w:val="630"/>
              </w:trPr>
              <w:tc>
                <w:tcPr>
                  <w:tcW w:w="35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стоимости основных средств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02053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3 205,0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06013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3 399,3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950,0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стоимости непроизведенных активов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06013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3 399,3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950,0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6 817,6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6 960,0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7 099,0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F2159F" w:rsidRPr="00C819F7">
              <w:trPr>
                <w:trHeight w:val="252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03030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F2159F" w:rsidRPr="00C819F7">
              <w:trPr>
                <w:trHeight w:val="252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06000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310,0</w:t>
                  </w:r>
                </w:p>
              </w:tc>
            </w:tr>
            <w:tr w:rsidR="00F2159F" w:rsidRPr="00C819F7">
              <w:trPr>
                <w:trHeight w:val="252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08010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08020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об особо охраняемых природных территориях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в области охраны окружающей среды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25050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25050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земельного законодательства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25060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25060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F2159F" w:rsidRPr="00C819F7">
              <w:trPr>
                <w:trHeight w:val="252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28000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28000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600,0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денежные взыскания (штрафы) за административные правонарушения в области дорожного движения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43000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43000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денежных взысканий (штрафов) и иных сумм в возмещение ущерба, зачисляемые в бюджеты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90050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4 797,6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5 240,0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5 374,0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Суммы принудительного изъятия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90050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4 797,6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5 240,0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5 374,0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2 095 621,9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1 595 812,2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1 303 069,4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2 060 951,9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1 570 812,2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1 278 069,4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муниципальных районов на выравнивание бюджетной обеспеченности 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15001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475 125,8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156 588,0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158 483,0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15001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475 125,8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156 588,0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158 483,0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муниципальных районов на поддержку мер по обеспечению сбалансированности бюджетов 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15002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100 000,0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15002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100 000,0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реализацию федеральных целевых программ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20051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2 576,8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20051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2 576,8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20077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15 700,0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20077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15 700,0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441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20229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20229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315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20299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65 329,9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20299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65 329,9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20302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64 199,3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20302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64 199,3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252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25097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2 500,1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25097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2 500,1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220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25516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25516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230,0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161,9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25519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161,9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252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53 048,2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53 048,2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346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25558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1 723,6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25558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1 723,6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29999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10 507,7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331 536,7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61 536,7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29999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10 507,7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331 536,7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61 536,7</w:t>
                  </w:r>
                </w:p>
              </w:tc>
            </w:tr>
            <w:tr w:rsidR="00F2159F" w:rsidRPr="00C819F7">
              <w:trPr>
                <w:trHeight w:val="220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30013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2 794,2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2 714,2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2 714,2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30013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2 794,2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2 714,2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2 714,2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32 423,0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32 423,0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32 423,0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32 423,0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32 423,0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32 423,0</w:t>
                  </w:r>
                </w:p>
              </w:tc>
            </w:tr>
            <w:tr w:rsidR="00F2159F" w:rsidRPr="00C819F7">
              <w:trPr>
                <w:trHeight w:val="157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30024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791 939,1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801 492,4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800 401,0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30024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791 939,1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801 492,4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800 401,0</w:t>
                  </w:r>
                </w:p>
              </w:tc>
            </w:tr>
            <w:tr w:rsidR="00F2159F" w:rsidRPr="00C819F7">
              <w:trPr>
                <w:trHeight w:val="220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315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2 149,0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4 618,0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4 618,0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30029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2 149,0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4 618,0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4 618,0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20 397,0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20 397,0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20 397,0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35082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20 397,0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20 397,0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20 397,0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35084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43 116,0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29 306,0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25 535,0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35084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43 116,0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29 306,0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25 535,0</w:t>
                  </w:r>
                </w:p>
              </w:tc>
            </w:tr>
            <w:tr w:rsidR="00F2159F" w:rsidRPr="00C819F7">
              <w:trPr>
                <w:trHeight w:val="189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35118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1 224,9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1 224,9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1 224,9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35118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1 224,9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1 224,9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1 224,9</w:t>
                  </w:r>
                </w:p>
              </w:tc>
            </w:tr>
            <w:tr w:rsidR="00F2159F" w:rsidRPr="00C819F7">
              <w:trPr>
                <w:trHeight w:val="378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1 739,8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2 320,0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580,0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35135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1 739,8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2 320,0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580,0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271,0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287,0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35137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271,0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287,0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2 909,5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2 700,0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35220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2 909,5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2 700,0</w:t>
                  </w:r>
                </w:p>
              </w:tc>
            </w:tr>
            <w:tr w:rsidR="00F2159F" w:rsidRPr="00C819F7">
              <w:trPr>
                <w:trHeight w:val="157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 на оплату жилищно-коммунальных услуг отдельным категориям граждан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35250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19 921,0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19 916,0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1 914,0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35250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19 921,0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19 916,0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1 914,0</w:t>
                  </w:r>
                </w:p>
              </w:tc>
            </w:tr>
            <w:tr w:rsidR="00F2159F" w:rsidRPr="00C819F7">
              <w:trPr>
                <w:trHeight w:val="220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35260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1 775,0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1 775,0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1 775,0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35260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1 775,0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1 775,0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1 775,0</w:t>
                  </w:r>
                </w:p>
              </w:tc>
            </w:tr>
            <w:tr w:rsidR="00F2159F" w:rsidRPr="00C819F7">
              <w:trPr>
                <w:trHeight w:val="315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35270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1 033,0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1 321,0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1 374,0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35270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1 033,0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1 321,0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1 374,0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35280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17,0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35280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17,0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17,0</w:t>
                  </w:r>
                </w:p>
              </w:tc>
            </w:tr>
            <w:tr w:rsidR="00F2159F" w:rsidRPr="00C819F7">
              <w:trPr>
                <w:trHeight w:val="441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35380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37 756,0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34 053,0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33 960,0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35380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37 756,0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34 053,0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33 960,0</w:t>
                  </w:r>
                </w:p>
              </w:tc>
            </w:tr>
            <w:tr w:rsidR="00F2159F" w:rsidRPr="00C819F7">
              <w:trPr>
                <w:trHeight w:val="283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40014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310 383,1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128 125,0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128 129,6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40014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310 383,1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128 125,0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128 129,6</w:t>
                  </w:r>
                </w:p>
              </w:tc>
            </w:tr>
            <w:tr w:rsidR="00F2159F" w:rsidRPr="00C819F7">
              <w:trPr>
                <w:trHeight w:val="126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НЕГОСУДАРСТВЕННЫХ ОРГАНИЗАЦИЙ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157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безвозмездные поступления от негосударственных организаций в бюджеты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05099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31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05099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59F" w:rsidRPr="00C819F7">
              <w:trPr>
                <w:trHeight w:val="630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34 670,0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25 000,0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25 000,0</w:t>
                  </w:r>
                </w:p>
              </w:tc>
            </w:tr>
            <w:tr w:rsidR="00F2159F" w:rsidRPr="00C819F7">
              <w:trPr>
                <w:trHeight w:val="94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безвозмездные поступления в бюджеты муниципальных районов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34 670,0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25 000,0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25 000,0</w:t>
                  </w:r>
                </w:p>
              </w:tc>
            </w:tr>
            <w:tr w:rsidR="00F2159F" w:rsidRPr="00C819F7">
              <w:trPr>
                <w:trHeight w:val="315"/>
              </w:trPr>
              <w:tc>
                <w:tcPr>
                  <w:tcW w:w="351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59F" w:rsidRPr="00C819F7" w:rsidRDefault="00F2159F" w:rsidP="00C819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</w:t>
                  </w:r>
                </w:p>
              </w:tc>
              <w:tc>
                <w:tcPr>
                  <w:tcW w:w="39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05030</w:t>
                  </w:r>
                </w:p>
              </w:tc>
              <w:tc>
                <w:tcPr>
                  <w:tcW w:w="57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  <w:tc>
                <w:tcPr>
                  <w:tcW w:w="15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34 670,0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25 000,0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2159F" w:rsidRPr="00C819F7" w:rsidRDefault="00F2159F" w:rsidP="00C819F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819F7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25 000,0</w:t>
                  </w:r>
                </w:p>
              </w:tc>
            </w:tr>
          </w:tbl>
          <w:p w:rsidR="00F2159F" w:rsidRPr="00C819F7" w:rsidRDefault="00F2159F" w:rsidP="002171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F2159F" w:rsidRPr="005B43B8" w:rsidRDefault="00F2159F" w:rsidP="002171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F2159F" w:rsidRPr="005B43B8" w:rsidRDefault="00F2159F" w:rsidP="0046010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2159F" w:rsidRPr="005B43B8" w:rsidRDefault="00F2159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2159F" w:rsidRPr="005B43B8" w:rsidSect="0046010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9A0"/>
    <w:rsid w:val="000116A4"/>
    <w:rsid w:val="000A33C2"/>
    <w:rsid w:val="0012415F"/>
    <w:rsid w:val="001705CE"/>
    <w:rsid w:val="0019766F"/>
    <w:rsid w:val="001E5FBA"/>
    <w:rsid w:val="0021713A"/>
    <w:rsid w:val="002316BF"/>
    <w:rsid w:val="002943FB"/>
    <w:rsid w:val="002D7AD7"/>
    <w:rsid w:val="003110F7"/>
    <w:rsid w:val="00336FEF"/>
    <w:rsid w:val="003678D3"/>
    <w:rsid w:val="003A4762"/>
    <w:rsid w:val="003C446B"/>
    <w:rsid w:val="003D37EE"/>
    <w:rsid w:val="003D5A11"/>
    <w:rsid w:val="00450037"/>
    <w:rsid w:val="004539A0"/>
    <w:rsid w:val="00460101"/>
    <w:rsid w:val="00462F8B"/>
    <w:rsid w:val="004C4944"/>
    <w:rsid w:val="004E19F2"/>
    <w:rsid w:val="005139CF"/>
    <w:rsid w:val="005A1C7B"/>
    <w:rsid w:val="005B43B8"/>
    <w:rsid w:val="00622D2F"/>
    <w:rsid w:val="00677CEC"/>
    <w:rsid w:val="0077023D"/>
    <w:rsid w:val="007C5ABA"/>
    <w:rsid w:val="00810128"/>
    <w:rsid w:val="0084553B"/>
    <w:rsid w:val="00A07919"/>
    <w:rsid w:val="00A124C9"/>
    <w:rsid w:val="00A35808"/>
    <w:rsid w:val="00A7127D"/>
    <w:rsid w:val="00BF50C5"/>
    <w:rsid w:val="00C04A4B"/>
    <w:rsid w:val="00C819F7"/>
    <w:rsid w:val="00D37703"/>
    <w:rsid w:val="00D44958"/>
    <w:rsid w:val="00D742D6"/>
    <w:rsid w:val="00F2159F"/>
    <w:rsid w:val="00F5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94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539A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539A0"/>
    <w:rPr>
      <w:color w:val="800080"/>
      <w:u w:val="single"/>
    </w:rPr>
  </w:style>
  <w:style w:type="paragraph" w:customStyle="1" w:styleId="xl72">
    <w:name w:val="xl72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4539A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5">
    <w:name w:val="xl75"/>
    <w:basedOn w:val="Normal"/>
    <w:uiPriority w:val="99"/>
    <w:rsid w:val="00453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6">
    <w:name w:val="xl76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77">
    <w:name w:val="xl77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453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453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453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453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453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21713A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21713A"/>
    <w:rPr>
      <w:rFonts w:ascii="Calibri" w:hAnsi="Calibri" w:cs="Calibri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60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1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78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16</Pages>
  <Words>3204</Words>
  <Characters>18263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 Совета </dc:title>
  <dc:subject/>
  <dc:creator>kur</dc:creator>
  <cp:keywords/>
  <dc:description/>
  <cp:lastModifiedBy>Трищ</cp:lastModifiedBy>
  <cp:revision>3</cp:revision>
  <cp:lastPrinted>2017-07-26T02:36:00Z</cp:lastPrinted>
  <dcterms:created xsi:type="dcterms:W3CDTF">2017-09-27T01:44:00Z</dcterms:created>
  <dcterms:modified xsi:type="dcterms:W3CDTF">2017-09-27T03:59:00Z</dcterms:modified>
</cp:coreProperties>
</file>